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5EC6F" w14:textId="64F5CD44" w:rsidR="00755B7E" w:rsidRDefault="00755B7E" w:rsidP="00755B7E">
      <w:pPr>
        <w:pStyle w:val="NoSpacing"/>
      </w:pPr>
      <w:r>
        <w:rPr>
          <w:u w:val="single"/>
        </w:rPr>
        <w:t>Thomas KYDELOND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18-33)</w:t>
      </w:r>
    </w:p>
    <w:p w14:paraId="063C4C8C" w14:textId="77777777" w:rsidR="00755B7E" w:rsidRDefault="00755B7E" w:rsidP="00755B7E">
      <w:pPr>
        <w:pStyle w:val="NoSpacing"/>
      </w:pPr>
      <w:r>
        <w:t xml:space="preserve">Vicar of </w:t>
      </w:r>
      <w:proofErr w:type="spellStart"/>
      <w:r>
        <w:t>Felmingham</w:t>
      </w:r>
      <w:proofErr w:type="spellEnd"/>
      <w:r>
        <w:t>, Norfolk.</w:t>
      </w:r>
    </w:p>
    <w:p w14:paraId="525151C1" w14:textId="77777777" w:rsidR="00755B7E" w:rsidRDefault="00755B7E" w:rsidP="00755B7E">
      <w:pPr>
        <w:pStyle w:val="NoSpacing"/>
      </w:pPr>
    </w:p>
    <w:p w14:paraId="14BA2A1D" w14:textId="77777777" w:rsidR="00755B7E" w:rsidRDefault="00755B7E" w:rsidP="00755B7E">
      <w:pPr>
        <w:pStyle w:val="NoSpacing"/>
      </w:pPr>
    </w:p>
    <w:p w14:paraId="44EE5B93" w14:textId="5EE0D454" w:rsidR="00755B7E" w:rsidRDefault="00755B7E" w:rsidP="00755B7E">
      <w:pPr>
        <w:pStyle w:val="NoSpacing"/>
      </w:pPr>
      <w:r>
        <w:t xml:space="preserve">       </w:t>
      </w:r>
      <w:r>
        <w:t>1418-33</w:t>
      </w:r>
      <w:bookmarkStart w:id="0" w:name="_GoBack"/>
      <w:bookmarkEnd w:id="0"/>
      <w:r>
        <w:tab/>
        <w:t>He was Vicar.</w:t>
      </w:r>
    </w:p>
    <w:p w14:paraId="073BE35C" w14:textId="77777777" w:rsidR="00755B7E" w:rsidRDefault="00755B7E" w:rsidP="00755B7E">
      <w:pPr>
        <w:pStyle w:val="NoSpacing"/>
      </w:pPr>
      <w:r>
        <w:tab/>
      </w:r>
      <w:r>
        <w:tab/>
        <w:t>(“An Essay Towards a Topographical History of the County of Norfolk”</w:t>
      </w:r>
    </w:p>
    <w:p w14:paraId="1F8DE271" w14:textId="77777777" w:rsidR="00755B7E" w:rsidRDefault="00755B7E" w:rsidP="00755B7E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2134CE5D" w14:textId="77777777" w:rsidR="00755B7E" w:rsidRDefault="00755B7E" w:rsidP="00755B7E">
      <w:pPr>
        <w:pStyle w:val="NoSpacing"/>
      </w:pPr>
    </w:p>
    <w:p w14:paraId="01DD79F0" w14:textId="77777777" w:rsidR="00755B7E" w:rsidRDefault="00755B7E" w:rsidP="00755B7E">
      <w:pPr>
        <w:pStyle w:val="NoSpacing"/>
      </w:pPr>
    </w:p>
    <w:p w14:paraId="289BAFD9" w14:textId="77777777" w:rsidR="00755B7E" w:rsidRDefault="00755B7E" w:rsidP="00755B7E">
      <w:pPr>
        <w:pStyle w:val="NoSpacing"/>
      </w:pPr>
      <w:r>
        <w:t>15 November 2018</w:t>
      </w:r>
    </w:p>
    <w:p w14:paraId="5EAE3698" w14:textId="74C4D72D" w:rsidR="006B2F86" w:rsidRPr="00755B7E" w:rsidRDefault="00755B7E" w:rsidP="00E71FC3">
      <w:pPr>
        <w:pStyle w:val="NoSpacing"/>
      </w:pPr>
    </w:p>
    <w:sectPr w:rsidR="006B2F86" w:rsidRPr="00755B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85726" w14:textId="77777777" w:rsidR="00755B7E" w:rsidRDefault="00755B7E" w:rsidP="00E71FC3">
      <w:pPr>
        <w:spacing w:after="0" w:line="240" w:lineRule="auto"/>
      </w:pPr>
      <w:r>
        <w:separator/>
      </w:r>
    </w:p>
  </w:endnote>
  <w:endnote w:type="continuationSeparator" w:id="0">
    <w:p w14:paraId="5F2B08BE" w14:textId="77777777" w:rsidR="00755B7E" w:rsidRDefault="00755B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41C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8BE90" w14:textId="77777777" w:rsidR="00755B7E" w:rsidRDefault="00755B7E" w:rsidP="00E71FC3">
      <w:pPr>
        <w:spacing w:after="0" w:line="240" w:lineRule="auto"/>
      </w:pPr>
      <w:r>
        <w:separator/>
      </w:r>
    </w:p>
  </w:footnote>
  <w:footnote w:type="continuationSeparator" w:id="0">
    <w:p w14:paraId="650622A2" w14:textId="77777777" w:rsidR="00755B7E" w:rsidRDefault="00755B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7E"/>
    <w:rsid w:val="001A7C09"/>
    <w:rsid w:val="00577BD5"/>
    <w:rsid w:val="00656CBA"/>
    <w:rsid w:val="006A1F77"/>
    <w:rsid w:val="00733BE7"/>
    <w:rsid w:val="00755B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07ED9"/>
  <w15:chartTrackingRefBased/>
  <w15:docId w15:val="{8C8E83D4-B2BF-48A4-AD12-7387D659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2018-11-15T19:44:00Z</dcterms:created>
  <dcterms:modified xsi:type="dcterms:W3CDTF">2018-11-15T19:46:00Z</dcterms:modified>
</cp:coreProperties>
</file>